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5770F4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ул. Весенняя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5770F4">
        <w:rPr>
          <w:i/>
          <w:iCs/>
        </w:rPr>
        <w:t>От 0+0 до 0+384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5770F4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0+194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0+214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770F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770F4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70F4" w:rsidRDefault="005770F4" w:rsidP="005770F4">
            <w:pPr>
              <w:rPr>
                <w:rFonts w:ascii="Arial" w:hAnsi="Arial" w:cs="Arial"/>
                <w:b/>
                <w:szCs w:val="16"/>
              </w:rPr>
            </w:pPr>
            <w:r w:rsidRPr="005770F4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5770F4" w:rsidP="005770F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770F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5770F4" w:rsidRDefault="005770F4" w:rsidP="005770F4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5770F4" w:rsidRDefault="005770F4" w:rsidP="005770F4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Весенняя</w:t>
      </w:r>
    </w:p>
    <w:p w:rsidR="005770F4" w:rsidRDefault="005770F4" w:rsidP="005770F4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0+384</w:t>
      </w:r>
    </w:p>
    <w:p w:rsidR="005770F4" w:rsidRDefault="005770F4" w:rsidP="005770F4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5770F4" w:rsidTr="005770F4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770F4" w:rsidTr="005770F4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5770F4" w:rsidTr="00FE501D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5770F4" w:rsidTr="00FE501D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</w:tr>
      <w:tr w:rsidR="005770F4" w:rsidTr="00FE501D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0+139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0+139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5770F4" w:rsidTr="00FE501D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5770F4" w:rsidTr="00FE501D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0+369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0+369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0F4" w:rsidRDefault="005770F4" w:rsidP="00FE50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5770F4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02E" w:rsidRDefault="0079202E" w:rsidP="005770F4">
      <w:r>
        <w:separator/>
      </w:r>
    </w:p>
  </w:endnote>
  <w:endnote w:type="continuationSeparator" w:id="1">
    <w:p w:rsidR="0079202E" w:rsidRDefault="0079202E" w:rsidP="00577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0F4" w:rsidRDefault="005770F4" w:rsidP="005770F4">
    <w:pPr>
      <w:pStyle w:val="a8"/>
      <w:jc w:val="right"/>
    </w:pPr>
    <w:r>
      <w:t>102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0F4" w:rsidRDefault="005770F4" w:rsidP="005770F4">
    <w:pPr>
      <w:pStyle w:val="a8"/>
      <w:jc w:val="right"/>
    </w:pPr>
    <w:r>
      <w:t>101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02E" w:rsidRDefault="0079202E" w:rsidP="005770F4">
      <w:r>
        <w:separator/>
      </w:r>
    </w:p>
  </w:footnote>
  <w:footnote w:type="continuationSeparator" w:id="1">
    <w:p w:rsidR="0079202E" w:rsidRDefault="0079202E" w:rsidP="005770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0F4"/>
    <w:rsid w:val="001842E0"/>
    <w:rsid w:val="00215347"/>
    <w:rsid w:val="005770F4"/>
    <w:rsid w:val="0079202E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5770F4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5770F4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5770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770F4"/>
    <w:rPr>
      <w:sz w:val="24"/>
      <w:szCs w:val="24"/>
    </w:rPr>
  </w:style>
  <w:style w:type="paragraph" w:styleId="a8">
    <w:name w:val="footer"/>
    <w:basedOn w:val="a"/>
    <w:link w:val="a9"/>
    <w:rsid w:val="005770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770F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2017-11-24T05:21:00Z</cp:lastPrinted>
  <dcterms:created xsi:type="dcterms:W3CDTF">2017-11-24T05:20:00Z</dcterms:created>
  <dcterms:modified xsi:type="dcterms:W3CDTF">2017-11-24T05:21:00Z</dcterms:modified>
</cp:coreProperties>
</file>